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642A2" w14:textId="77777777" w:rsidR="00DD5071" w:rsidRPr="00E77870" w:rsidRDefault="00DD5071" w:rsidP="00DD5071">
      <w:pPr>
        <w:pStyle w:val="NoSpacing"/>
      </w:pPr>
      <w:r w:rsidRPr="00132E55">
        <w:rPr>
          <w:noProof/>
          <w:u w:val="single"/>
        </w:rPr>
        <w:t>Roland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ROBSON</w:t>
      </w:r>
      <w:r w:rsidRPr="00E77870">
        <w:t xml:space="preserve">      (fl.14</w:t>
      </w:r>
      <w:r>
        <w:t>71</w:t>
      </w:r>
      <w:r w:rsidRPr="00E77870">
        <w:t>)</w:t>
      </w:r>
    </w:p>
    <w:p w14:paraId="39270A82" w14:textId="77777777" w:rsidR="00DD5071" w:rsidRDefault="00DD5071" w:rsidP="00DD5071">
      <w:pPr>
        <w:pStyle w:val="NoSpacing"/>
      </w:pPr>
      <w:r>
        <w:t xml:space="preserve">of York. </w:t>
      </w:r>
      <w:r w:rsidRPr="00132E55">
        <w:rPr>
          <w:noProof/>
        </w:rPr>
        <w:t>Armourer</w:t>
      </w:r>
      <w:r>
        <w:t>.</w:t>
      </w:r>
    </w:p>
    <w:p w14:paraId="29CAE5E9" w14:textId="77777777" w:rsidR="00DD5071" w:rsidRDefault="00DD5071" w:rsidP="00DD5071">
      <w:pPr>
        <w:pStyle w:val="NoSpacing"/>
      </w:pPr>
    </w:p>
    <w:p w14:paraId="67E2D676" w14:textId="77777777" w:rsidR="00DD5071" w:rsidRDefault="00DD5071" w:rsidP="00DD5071">
      <w:pPr>
        <w:pStyle w:val="NoSpacing"/>
      </w:pPr>
    </w:p>
    <w:p w14:paraId="044A5D43" w14:textId="361C6151" w:rsidR="00DD5071" w:rsidRDefault="00DD5071" w:rsidP="00DD5071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14:paraId="773F38A4" w14:textId="77777777" w:rsidR="002528E1" w:rsidRDefault="002528E1" w:rsidP="002528E1">
      <w:pPr>
        <w:pStyle w:val="NoSpacing"/>
      </w:pPr>
      <w:r>
        <w:t>20 Oct.1475</w:t>
      </w:r>
      <w:r>
        <w:tab/>
        <w:t xml:space="preserve">He was one of those who were present when the constitution of the </w:t>
      </w:r>
    </w:p>
    <w:p w14:paraId="4F6CD9F2" w14:textId="77777777" w:rsidR="002528E1" w:rsidRDefault="002528E1" w:rsidP="002528E1">
      <w:pPr>
        <w:pStyle w:val="NoSpacing"/>
      </w:pPr>
      <w:r>
        <w:tab/>
      </w:r>
      <w:r>
        <w:tab/>
        <w:t>Armourers was agreed.</w:t>
      </w:r>
    </w:p>
    <w:p w14:paraId="79CE37CA" w14:textId="4B0F137A" w:rsidR="002528E1" w:rsidRDefault="002528E1" w:rsidP="00DD5071">
      <w:pPr>
        <w:pStyle w:val="NoSpacing"/>
      </w:pPr>
      <w:r>
        <w:tab/>
      </w:r>
      <w:r>
        <w:tab/>
        <w:t>(“York Memorandum Book” vol. III p.176)</w:t>
      </w:r>
    </w:p>
    <w:p w14:paraId="33E89880" w14:textId="77777777" w:rsidR="00DD5071" w:rsidRDefault="00DD5071" w:rsidP="00DD5071">
      <w:pPr>
        <w:pStyle w:val="NoSpacing"/>
      </w:pPr>
    </w:p>
    <w:p w14:paraId="7D2F3313" w14:textId="77777777" w:rsidR="00DD5071" w:rsidRDefault="00DD5071" w:rsidP="00DD5071">
      <w:pPr>
        <w:pStyle w:val="NoSpacing"/>
      </w:pPr>
    </w:p>
    <w:p w14:paraId="16C7522C" w14:textId="1C6B0F15" w:rsidR="00E47068" w:rsidRDefault="00DD5071" w:rsidP="00DD5071">
      <w:pPr>
        <w:pStyle w:val="NoSpacing"/>
      </w:pPr>
      <w:r>
        <w:t>9 May 2014</w:t>
      </w:r>
    </w:p>
    <w:p w14:paraId="522E5159" w14:textId="371D119B" w:rsidR="002528E1" w:rsidRPr="00C009D8" w:rsidRDefault="002528E1" w:rsidP="00DD5071">
      <w:pPr>
        <w:pStyle w:val="NoSpacing"/>
      </w:pPr>
      <w:r>
        <w:t>24 July 2022</w:t>
      </w:r>
    </w:p>
    <w:sectPr w:rsidR="002528E1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1FCC5" w14:textId="77777777" w:rsidR="00DD5071" w:rsidRDefault="00DD5071" w:rsidP="00920DE3">
      <w:pPr>
        <w:spacing w:after="0" w:line="240" w:lineRule="auto"/>
      </w:pPr>
      <w:r>
        <w:separator/>
      </w:r>
    </w:p>
  </w:endnote>
  <w:endnote w:type="continuationSeparator" w:id="0">
    <w:p w14:paraId="11248115" w14:textId="77777777" w:rsidR="00DD5071" w:rsidRDefault="00DD50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AB9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4EBCB" w14:textId="77777777" w:rsidR="00C009D8" w:rsidRPr="00C009D8" w:rsidRDefault="00C009D8">
    <w:pPr>
      <w:pStyle w:val="Footer"/>
    </w:pPr>
    <w:r>
      <w:t>Copyright I.S.Rogers 9 August 2013</w:t>
    </w:r>
  </w:p>
  <w:p w14:paraId="08A6B66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420D9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8159B" w14:textId="77777777" w:rsidR="00DD5071" w:rsidRDefault="00DD5071" w:rsidP="00920DE3">
      <w:pPr>
        <w:spacing w:after="0" w:line="240" w:lineRule="auto"/>
      </w:pPr>
      <w:r>
        <w:separator/>
      </w:r>
    </w:p>
  </w:footnote>
  <w:footnote w:type="continuationSeparator" w:id="0">
    <w:p w14:paraId="0E3C584F" w14:textId="77777777" w:rsidR="00DD5071" w:rsidRDefault="00DD50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9F3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9CC3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F69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5071"/>
    <w:rsid w:val="00120749"/>
    <w:rsid w:val="002528E1"/>
    <w:rsid w:val="00624CAE"/>
    <w:rsid w:val="00920DE3"/>
    <w:rsid w:val="00C009D8"/>
    <w:rsid w:val="00CF53C8"/>
    <w:rsid w:val="00DD507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F1DB2"/>
  <w15:docId w15:val="{12DB5487-4E61-4724-B82B-FD191B16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2015-02-07T19:28:00Z</dcterms:created>
  <dcterms:modified xsi:type="dcterms:W3CDTF">2022-07-24T16:15:00Z</dcterms:modified>
</cp:coreProperties>
</file>